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B9CBA" w14:textId="446AC25C" w:rsidR="00535962" w:rsidRPr="00F7167E" w:rsidRDefault="000B3965">
      <w:r>
        <w:rPr>
          <w:noProof/>
          <w:lang w:val="en-US"/>
        </w:rPr>
        <w:pict w14:anchorId="66A84310">
          <v:group id="_x0000_s2069" style="position:absolute;margin-left:306.8pt;margin-top:-39.55pt;width:180.75pt;height:55.2pt;z-index:251697152" coordorigin="12866,523" coordsize="2544,1104">
            <v:rect id="_x0000_s2070" style="position:absolute;left:12866;top:523;width:2544;height:1104" filled="f"/>
            <v:group id="_x0000_s2071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2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2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-1035346306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46084419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398612AA" w14:textId="0E697051" w:rsidR="00376344" w:rsidRPr="00535962" w:rsidRDefault="00005D04" w:rsidP="00E12AA4">
                                  <w:r w:rsidRPr="00005D04">
                                    <w:rPr>
                                      <w:rStyle w:val="Style2"/>
                                    </w:rPr>
                                    <w:t>CEIZTUR-CCC-CP-202</w:t>
                                  </w:r>
                                  <w:r w:rsidR="00233178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005D04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223B70">
                                    <w:rPr>
                                      <w:rStyle w:val="Style2"/>
                                    </w:rPr>
                                    <w:t>00</w:t>
                                  </w:r>
                                  <w:r w:rsidR="00792D66">
                                    <w:rPr>
                                      <w:rStyle w:val="Style2"/>
                                    </w:rPr>
                                    <w:t>11</w:t>
                                  </w:r>
                                </w:p>
                              </w:sdtContent>
                            </w:sdt>
                          </w:sdtContent>
                        </w:sdt>
                      </w:sdtContent>
                    </w:sdt>
                  </w:txbxContent>
                </v:textbox>
              </v:shape>
              <v:shape id="_x0000_s2073" type="#_x0000_t202" style="position:absolute;left:9151;top:720;width:2009;height:360;mso-width-relative:margin;mso-height-relative:margin" fillcolor="black [3213]" strokecolor="white [3212]" strokeweight="3pt">
                <v:textbox style="mso-next-textbox:#_x0000_s2073">
                  <w:txbxContent>
                    <w:p w14:paraId="3BB96AB6" w14:textId="77777777" w:rsidR="00376344" w:rsidRPr="00535962" w:rsidRDefault="00376344" w:rsidP="00376344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4A439E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021A7F5" wp14:editId="06355878">
            <wp:simplePos x="0" y="0"/>
            <wp:positionH relativeFrom="column">
              <wp:posOffset>2392325</wp:posOffset>
            </wp:positionH>
            <wp:positionV relativeFrom="paragraph">
              <wp:posOffset>-606056</wp:posOffset>
            </wp:positionV>
            <wp:extent cx="809817" cy="818707"/>
            <wp:effectExtent l="0" t="0" r="9333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817" cy="818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pict w14:anchorId="478FADBD">
          <v:shape id="_x0000_s2068" type="#_x0000_t202" style="position:absolute;margin-left:-21.7pt;margin-top:-39.55pt;width:74.65pt;height:24.05pt;z-index:251696128;mso-position-horizontal-relative:text;mso-position-vertical-relative:text;mso-width-relative:margin;mso-height-relative:margin" filled="f" stroked="f">
            <v:textbox style="mso-next-textbox:#_x0000_s2068" inset="0,0,0,0">
              <w:txbxContent>
                <w:p w14:paraId="4B6023BC" w14:textId="77777777" w:rsidR="00376344" w:rsidRPr="008166B2" w:rsidRDefault="00376344" w:rsidP="00376344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8166B2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SNCC.F.037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6E0903B3">
          <v:shape id="_x0000_s2050" type="#_x0000_t202" style="position:absolute;margin-left:-34.85pt;margin-top:-13.6pt;width:81pt;height:84.9pt;z-index:251661312;mso-position-horizontal-relative:text;mso-position-vertical-relative:text;mso-width-relative:margin;mso-height-relative:margin" filled="f" stroked="f">
            <v:textbox style="mso-next-textbox:#_x0000_s2050">
              <w:txbxContent>
                <w:p w14:paraId="575A806D" w14:textId="77777777" w:rsidR="00BC61BD" w:rsidRPr="00BC61BD" w:rsidRDefault="00BC61BD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E92A9D">
        <w:t xml:space="preserve"> </w:t>
      </w:r>
    </w:p>
    <w:p w14:paraId="469847E3" w14:textId="77777777" w:rsidR="00535962" w:rsidRPr="00535962" w:rsidRDefault="000B3965" w:rsidP="00535962">
      <w:r>
        <w:rPr>
          <w:rStyle w:val="Institucion"/>
          <w:color w:val="FF0000"/>
          <w:sz w:val="28"/>
          <w:lang w:eastAsia="zh-TW"/>
        </w:rPr>
        <w:pict w14:anchorId="6ADFD446">
          <v:shape id="_x0000_s2064" type="#_x0000_t202" style="position:absolute;margin-left:107.8pt;margin-top:3.35pt;width:228.8pt;height:22pt;z-index:251691008;mso-width-relative:margin;mso-height-relative:margin" stroked="f">
            <v:textbox>
              <w:txbxContent>
                <w:sdt>
                  <w:sdtPr>
                    <w:rPr>
                      <w:rStyle w:val="Style6"/>
                      <w:sz w:val="24"/>
                      <w:szCs w:val="24"/>
                    </w:rPr>
                    <w:alias w:val="Nombre de la Institución"/>
                    <w:tag w:val="Nombre de la Institución"/>
                    <w:id w:val="8389551"/>
                  </w:sdtPr>
                  <w:sdtEndPr>
                    <w:rPr>
                      <w:rStyle w:val="Style6"/>
                    </w:rPr>
                  </w:sdtEndPr>
                  <w:sdtContent>
                    <w:p w14:paraId="31B8BC6B" w14:textId="77777777" w:rsidR="00482498" w:rsidRPr="00482498" w:rsidRDefault="000B3965" w:rsidP="00482498"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1097982593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82498" w:rsidRPr="00482498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  <w:p w14:paraId="17212B7E" w14:textId="77777777" w:rsidR="002E1412" w:rsidRPr="002E1412" w:rsidRDefault="000B3965">
                      <w:pPr>
                        <w:rPr>
                          <w:lang w:val="es-ES_tradnl"/>
                        </w:rPr>
                      </w:pPr>
                    </w:p>
                  </w:sdtContent>
                </w:sdt>
              </w:txbxContent>
            </v:textbox>
          </v:shape>
        </w:pict>
      </w:r>
      <w:r>
        <w:rPr>
          <w:noProof/>
          <w:lang w:val="en-US" w:eastAsia="zh-TW"/>
        </w:rPr>
        <w:pict w14:anchorId="27DF7126">
          <v:shape id="_x0000_s2060" type="#_x0000_t202" style="position:absolute;margin-left:378.9pt;margin-top:4.85pt;width:112.45pt;height:21.9pt;z-index:251685888;mso-width-relative:margin;mso-height-relative:margin" filled="f" stroked="f">
            <v:textbox style="mso-next-textbox:#_x0000_s2060">
              <w:txbxContent>
                <w:p w14:paraId="6054CE79" w14:textId="77777777" w:rsidR="0026335F" w:rsidRPr="0026335F" w:rsidRDefault="000B3965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5B0AB1C5" w14:textId="77777777" w:rsidR="00535962" w:rsidRDefault="000B3965" w:rsidP="00535962">
      <w:r>
        <w:rPr>
          <w:noProof/>
          <w:sz w:val="24"/>
          <w:szCs w:val="24"/>
          <w:lang w:eastAsia="es-ES"/>
        </w:rPr>
        <w:pict w14:anchorId="4204920D">
          <v:shape id="_x0000_s2061" type="#_x0000_t202" style="position:absolute;margin-left:408pt;margin-top:8.1pt;width:89pt;height:19.85pt;z-index:251686912;mso-width-relative:margin;mso-height-relative:margin" filled="f" stroked="f">
            <v:textbox style="mso-next-textbox:#_x0000_s2061">
              <w:txbxContent>
                <w:p w14:paraId="00F83E2A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8166B2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8166B2" w:rsidRPr="008166B2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 w14:anchorId="4463CEFE">
          <v:shape id="_x0000_s2066" type="#_x0000_t202" style="position:absolute;margin-left:111.6pt;margin-top:11.5pt;width:220.45pt;height:21.85pt;z-index:251695104;mso-width-relative:margin;mso-height-relative:margin" stroked="f">
            <v:textbox style="mso-next-textbox:#_x0000_s2066">
              <w:txbxContent>
                <w:p w14:paraId="0AAED1CA" w14:textId="77777777" w:rsidR="00F7443C" w:rsidRPr="00626D0C" w:rsidRDefault="000837F1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personal de plantilla del oferente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4452B865" w14:textId="77777777" w:rsidR="006506D0" w:rsidRDefault="00482498" w:rsidP="00B62EEF">
      <w:pPr>
        <w:tabs>
          <w:tab w:val="left" w:pos="6267"/>
        </w:tabs>
        <w:spacing w:after="0" w:line="240" w:lineRule="auto"/>
        <w:jc w:val="center"/>
      </w:pPr>
      <w:r w:rsidRPr="00BD2405">
        <w:rPr>
          <w:noProof/>
        </w:rPr>
        <w:drawing>
          <wp:anchor distT="0" distB="0" distL="114300" distR="114300" simplePos="0" relativeHeight="251699200" behindDoc="0" locked="0" layoutInCell="1" allowOverlap="1" wp14:anchorId="4408D10C" wp14:editId="21488CFB">
            <wp:simplePos x="0" y="0"/>
            <wp:positionH relativeFrom="column">
              <wp:posOffset>-371475</wp:posOffset>
            </wp:positionH>
            <wp:positionV relativeFrom="paragraph">
              <wp:posOffset>-1070610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78CEC3" w14:textId="77777777" w:rsidR="000837F1" w:rsidRDefault="000837F1" w:rsidP="00393EFC">
      <w:pPr>
        <w:spacing w:after="0" w:line="240" w:lineRule="auto"/>
        <w:jc w:val="both"/>
        <w:rPr>
          <w:lang w:val="es-ES_tradnl"/>
        </w:rPr>
      </w:pPr>
    </w:p>
    <w:p w14:paraId="19A0E10A" w14:textId="77777777" w:rsidR="00376344" w:rsidRDefault="00376344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BE5FA13" w14:textId="77777777" w:rsidR="0023545D" w:rsidRPr="0023545D" w:rsidRDefault="0023545D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50B782A5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14:paraId="2B1BC251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2FA771D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Cortésmente, detallamos a continuación el personal de plantilla afectado a la ejecución de la obra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0837F1">
        <w:rPr>
          <w:rFonts w:ascii="Arial" w:hAnsi="Arial" w:cs="Arial"/>
          <w:color w:val="FF0000"/>
          <w:sz w:val="22"/>
          <w:szCs w:val="22"/>
        </w:rPr>
        <w:t>denominación de la obra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0837F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contratada a través del proceso 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>(Indicar Procedimiento de Contratació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>n)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  <w:r w:rsidRPr="000837F1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3DB87DA2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69B8917B" w14:textId="77777777" w:rsidR="000837F1" w:rsidRPr="000837F1" w:rsidRDefault="000837F1" w:rsidP="000837F1">
      <w:pPr>
        <w:pStyle w:val="Default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Total de personal</w:t>
      </w:r>
    </w:p>
    <w:p w14:paraId="68B20F85" w14:textId="77777777" w:rsidR="000837F1" w:rsidRPr="000837F1" w:rsidRDefault="000837F1" w:rsidP="000837F1">
      <w:pPr>
        <w:pStyle w:val="Default"/>
        <w:ind w:left="36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120A5A7B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de dirección y gestión</w:t>
      </w:r>
    </w:p>
    <w:p w14:paraId="323DC925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075A6D95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332A9824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041B5A99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286F57EE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528D0FB7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08A0B98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18FAF01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6DD8D5ED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3293DAD0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6D3E1ED3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03316683" w14:textId="77777777" w:rsidR="000837F1" w:rsidRPr="000837F1" w:rsidRDefault="000837F1" w:rsidP="000837F1">
      <w:pPr>
        <w:pStyle w:val="Default"/>
        <w:ind w:left="1980"/>
        <w:jc w:val="both"/>
        <w:rPr>
          <w:rFonts w:ascii="Arial" w:hAnsi="Arial" w:cs="Arial"/>
          <w:b/>
          <w:bCs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19366BC3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57D0C5D9" w14:textId="77777777" w:rsidR="000837F1" w:rsidRPr="000837F1" w:rsidRDefault="000837F1" w:rsidP="000837F1">
      <w:pPr>
        <w:pStyle w:val="Default"/>
        <w:numPr>
          <w:ilvl w:val="0"/>
          <w:numId w:val="3"/>
        </w:numPr>
        <w:ind w:left="1077"/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operativo de obra que se destinará al contrato (si procede)</w:t>
      </w:r>
    </w:p>
    <w:p w14:paraId="7F42F48A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Gestión de obra</w:t>
      </w:r>
    </w:p>
    <w:p w14:paraId="46AC42C0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598999E3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0EE1870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7D0546FE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4E81745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5759D17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2BC5156D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42D3B89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4F5E137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671E5B94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12AC2D50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725302CB" w14:textId="77777777" w:rsidR="000837F1" w:rsidRPr="000837F1" w:rsidRDefault="000837F1" w:rsidP="000837F1">
      <w:pPr>
        <w:pStyle w:val="Default"/>
        <w:ind w:left="1644" w:firstLine="33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759F1071" w14:textId="77777777" w:rsidR="00FB7DE9" w:rsidRDefault="00FB7DE9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246B210" w14:textId="77777777" w:rsidR="00376344" w:rsidRDefault="00376344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D2A0920" w14:textId="77777777" w:rsidR="0023545D" w:rsidRPr="0023545D" w:rsidRDefault="0023545D" w:rsidP="00376344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</w:t>
      </w:r>
      <w:r w:rsidR="00FB7DE9">
        <w:rPr>
          <w:rFonts w:eastAsia="Calibri"/>
          <w:color w:val="000000"/>
          <w:sz w:val="22"/>
          <w:szCs w:val="22"/>
        </w:rPr>
        <w:t>_</w:t>
      </w:r>
      <w:r w:rsidRPr="0023545D">
        <w:rPr>
          <w:rFonts w:eastAsia="Calibri"/>
          <w:color w:val="000000"/>
          <w:sz w:val="22"/>
          <w:szCs w:val="22"/>
        </w:rPr>
        <w:t>_</w:t>
      </w:r>
    </w:p>
    <w:p w14:paraId="70ACC718" w14:textId="77777777" w:rsidR="0023545D" w:rsidRPr="0023545D" w:rsidRDefault="0023545D" w:rsidP="00FB7DE9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F5EE5F2" w14:textId="77777777" w:rsidR="00E124CB" w:rsidRPr="00FB7DE9" w:rsidRDefault="00B915B7" w:rsidP="00FB7DE9">
      <w:pPr>
        <w:pStyle w:val="Default"/>
        <w:jc w:val="center"/>
        <w:rPr>
          <w:rFonts w:ascii="Palatino Linotype" w:hAnsi="Palatino Linotype" w:cs="Arial"/>
          <w:bCs/>
          <w:color w:val="FF0000"/>
          <w:sz w:val="20"/>
          <w:szCs w:val="22"/>
        </w:rPr>
      </w:pPr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(Persona  o personas autorizadas a firmar en nombre del Oferente)</w:t>
      </w:r>
    </w:p>
    <w:sectPr w:rsidR="00E124CB" w:rsidRPr="00FB7DE9" w:rsidSect="00376344"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35663" w14:textId="77777777" w:rsidR="000B3965" w:rsidRDefault="000B3965" w:rsidP="001007E7">
      <w:pPr>
        <w:spacing w:after="0" w:line="240" w:lineRule="auto"/>
      </w:pPr>
      <w:r>
        <w:separator/>
      </w:r>
    </w:p>
  </w:endnote>
  <w:endnote w:type="continuationSeparator" w:id="0">
    <w:p w14:paraId="0942FB58" w14:textId="77777777" w:rsidR="000B3965" w:rsidRDefault="000B396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BB193" w14:textId="77777777" w:rsidR="001007E7" w:rsidRDefault="008D38B7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9CCC57B" wp14:editId="2FC0BC9A">
          <wp:simplePos x="0" y="0"/>
          <wp:positionH relativeFrom="column">
            <wp:posOffset>5313680</wp:posOffset>
          </wp:positionH>
          <wp:positionV relativeFrom="paragraph">
            <wp:posOffset>55880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B3965">
      <w:rPr>
        <w:rFonts w:ascii="Arial Narrow" w:hAnsi="Arial Narrow"/>
        <w:noProof/>
        <w:sz w:val="12"/>
        <w:lang w:val="es-DO"/>
      </w:rPr>
      <w:pict w14:anchorId="10102D46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73.9pt;margin-top:-20.45pt;width:115.55pt;height:38.4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15B3A4C2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27C46AF6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354839F5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2EE436A2" w14:textId="77777777" w:rsidR="00807015" w:rsidRDefault="00807015"/>
            </w:txbxContent>
          </v:textbox>
        </v:shape>
      </w:pict>
    </w:r>
    <w:r w:rsidR="000B3965">
      <w:rPr>
        <w:rFonts w:ascii="Arial Narrow" w:hAnsi="Arial Narrow"/>
        <w:noProof/>
        <w:sz w:val="12"/>
        <w:lang w:val="es-DO" w:eastAsia="zh-TW"/>
      </w:rPr>
      <w:pict w14:anchorId="57A59B4A">
        <v:shape id="_x0000_s1025" type="#_x0000_t202" style="position:absolute;margin-left:-16.15pt;margin-top:3.7pt;width:43.75pt;height:11.2pt;z-index:251660288;mso-position-horizontal-relative:text;mso-position-vertical-relative:text;mso-width-relative:margin;mso-height-relative:margin" filled="f" stroked="f">
          <v:textbox style="mso-next-textbox:#_x0000_s1025" inset="0,0,0,0">
            <w:txbxContent>
              <w:p w14:paraId="10F1E3AB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</w:t>
                </w:r>
                <w:r w:rsidR="004E717B">
                  <w:rPr>
                    <w:sz w:val="14"/>
                    <w:lang w:val="es-DO"/>
                  </w:rPr>
                  <w:t>10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4E717B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14:paraId="22E851D6" w14:textId="77777777" w:rsidR="001007E7" w:rsidRDefault="001007E7">
    <w:pPr>
      <w:pStyle w:val="Footer"/>
      <w:rPr>
        <w:rFonts w:ascii="Arial Narrow" w:hAnsi="Arial Narrow"/>
        <w:sz w:val="12"/>
      </w:rPr>
    </w:pPr>
  </w:p>
  <w:p w14:paraId="459834EA" w14:textId="77777777" w:rsidR="00CA0E82" w:rsidRDefault="00CA0E82">
    <w:pPr>
      <w:pStyle w:val="Footer"/>
      <w:rPr>
        <w:rFonts w:ascii="Arial Narrow" w:hAnsi="Arial Narrow"/>
        <w:sz w:val="12"/>
      </w:rPr>
    </w:pPr>
  </w:p>
  <w:p w14:paraId="7B32DB5B" w14:textId="77777777" w:rsidR="00CA0E82" w:rsidRDefault="00CA0E82">
    <w:pPr>
      <w:pStyle w:val="Footer"/>
      <w:rPr>
        <w:rFonts w:ascii="Arial Narrow" w:hAnsi="Arial Narrow"/>
        <w:sz w:val="12"/>
      </w:rPr>
    </w:pPr>
  </w:p>
  <w:p w14:paraId="691636E7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14453E12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1ABA3" w14:textId="77777777" w:rsidR="000B3965" w:rsidRDefault="000B3965" w:rsidP="001007E7">
      <w:pPr>
        <w:spacing w:after="0" w:line="240" w:lineRule="auto"/>
      </w:pPr>
      <w:r>
        <w:separator/>
      </w:r>
    </w:p>
  </w:footnote>
  <w:footnote w:type="continuationSeparator" w:id="0">
    <w:p w14:paraId="443AEF64" w14:textId="77777777" w:rsidR="000B3965" w:rsidRDefault="000B3965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C235E"/>
    <w:multiLevelType w:val="hybridMultilevel"/>
    <w:tmpl w:val="C82E3080"/>
    <w:lvl w:ilvl="0" w:tplc="B5423DAE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26F0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FE3068">
      <w:start w:val="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2443722">
    <w:abstractNumId w:val="2"/>
  </w:num>
  <w:num w:numId="2" w16cid:durableId="1406758970">
    <w:abstractNumId w:val="0"/>
  </w:num>
  <w:num w:numId="3" w16cid:durableId="2088262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439E"/>
    <w:rsid w:val="00003B99"/>
    <w:rsid w:val="00005D04"/>
    <w:rsid w:val="0001443A"/>
    <w:rsid w:val="0002010E"/>
    <w:rsid w:val="00034DD9"/>
    <w:rsid w:val="00045479"/>
    <w:rsid w:val="000606DB"/>
    <w:rsid w:val="00067CFA"/>
    <w:rsid w:val="00076541"/>
    <w:rsid w:val="000837F1"/>
    <w:rsid w:val="0009732A"/>
    <w:rsid w:val="000B3965"/>
    <w:rsid w:val="000C599C"/>
    <w:rsid w:val="000C6601"/>
    <w:rsid w:val="000D6312"/>
    <w:rsid w:val="000E40D9"/>
    <w:rsid w:val="000F058C"/>
    <w:rsid w:val="000F50D4"/>
    <w:rsid w:val="001007E7"/>
    <w:rsid w:val="001020C0"/>
    <w:rsid w:val="00116AB0"/>
    <w:rsid w:val="00134D4F"/>
    <w:rsid w:val="001376FB"/>
    <w:rsid w:val="00144F3E"/>
    <w:rsid w:val="00145459"/>
    <w:rsid w:val="001463BC"/>
    <w:rsid w:val="00157600"/>
    <w:rsid w:val="00157B79"/>
    <w:rsid w:val="001613A9"/>
    <w:rsid w:val="0016279F"/>
    <w:rsid w:val="00165C6B"/>
    <w:rsid w:val="00170EC5"/>
    <w:rsid w:val="001730AB"/>
    <w:rsid w:val="00191063"/>
    <w:rsid w:val="00194FF2"/>
    <w:rsid w:val="001A3F92"/>
    <w:rsid w:val="001C56F8"/>
    <w:rsid w:val="001D5D03"/>
    <w:rsid w:val="001E1B8B"/>
    <w:rsid w:val="001E61DE"/>
    <w:rsid w:val="001E73F1"/>
    <w:rsid w:val="001E7A33"/>
    <w:rsid w:val="001F73A7"/>
    <w:rsid w:val="002009A7"/>
    <w:rsid w:val="00201761"/>
    <w:rsid w:val="00223B70"/>
    <w:rsid w:val="00233178"/>
    <w:rsid w:val="0023545D"/>
    <w:rsid w:val="002539C4"/>
    <w:rsid w:val="00253DBA"/>
    <w:rsid w:val="0026335F"/>
    <w:rsid w:val="00282003"/>
    <w:rsid w:val="002823F7"/>
    <w:rsid w:val="002B0919"/>
    <w:rsid w:val="002D2FB3"/>
    <w:rsid w:val="002D5C1C"/>
    <w:rsid w:val="002E1412"/>
    <w:rsid w:val="002E6B9A"/>
    <w:rsid w:val="002F52F6"/>
    <w:rsid w:val="00314023"/>
    <w:rsid w:val="0031416D"/>
    <w:rsid w:val="0034704E"/>
    <w:rsid w:val="00353530"/>
    <w:rsid w:val="00354C24"/>
    <w:rsid w:val="003663EF"/>
    <w:rsid w:val="00366431"/>
    <w:rsid w:val="00376344"/>
    <w:rsid w:val="00393EFC"/>
    <w:rsid w:val="003A4C86"/>
    <w:rsid w:val="003D6AF0"/>
    <w:rsid w:val="00400DBB"/>
    <w:rsid w:val="0042490F"/>
    <w:rsid w:val="004279CD"/>
    <w:rsid w:val="004338B4"/>
    <w:rsid w:val="004411FA"/>
    <w:rsid w:val="004564FE"/>
    <w:rsid w:val="0046054E"/>
    <w:rsid w:val="00466B9C"/>
    <w:rsid w:val="004804DF"/>
    <w:rsid w:val="004812DD"/>
    <w:rsid w:val="00482498"/>
    <w:rsid w:val="004A439E"/>
    <w:rsid w:val="004C344C"/>
    <w:rsid w:val="004D45A8"/>
    <w:rsid w:val="004E717B"/>
    <w:rsid w:val="004F0444"/>
    <w:rsid w:val="004F2835"/>
    <w:rsid w:val="00514687"/>
    <w:rsid w:val="00521233"/>
    <w:rsid w:val="00535962"/>
    <w:rsid w:val="005370F6"/>
    <w:rsid w:val="005446AB"/>
    <w:rsid w:val="005654DB"/>
    <w:rsid w:val="00571557"/>
    <w:rsid w:val="005767D4"/>
    <w:rsid w:val="00576DBF"/>
    <w:rsid w:val="005B175E"/>
    <w:rsid w:val="005C317D"/>
    <w:rsid w:val="005C7F20"/>
    <w:rsid w:val="006016A9"/>
    <w:rsid w:val="00611A07"/>
    <w:rsid w:val="006165C2"/>
    <w:rsid w:val="0062592A"/>
    <w:rsid w:val="00626D0C"/>
    <w:rsid w:val="006506D0"/>
    <w:rsid w:val="00651E48"/>
    <w:rsid w:val="006709BC"/>
    <w:rsid w:val="006745F1"/>
    <w:rsid w:val="006764A2"/>
    <w:rsid w:val="006B127A"/>
    <w:rsid w:val="006D38F2"/>
    <w:rsid w:val="006F28AA"/>
    <w:rsid w:val="00700E88"/>
    <w:rsid w:val="0070249B"/>
    <w:rsid w:val="00721B83"/>
    <w:rsid w:val="00721F4E"/>
    <w:rsid w:val="00725091"/>
    <w:rsid w:val="007265BC"/>
    <w:rsid w:val="00733324"/>
    <w:rsid w:val="00760A5B"/>
    <w:rsid w:val="007657F3"/>
    <w:rsid w:val="00765A0B"/>
    <w:rsid w:val="0077297B"/>
    <w:rsid w:val="00780880"/>
    <w:rsid w:val="00791F7B"/>
    <w:rsid w:val="00792D66"/>
    <w:rsid w:val="007A2E2F"/>
    <w:rsid w:val="007B6F6F"/>
    <w:rsid w:val="007C4733"/>
    <w:rsid w:val="007D6B32"/>
    <w:rsid w:val="007E2636"/>
    <w:rsid w:val="0080210C"/>
    <w:rsid w:val="00806C78"/>
    <w:rsid w:val="00807015"/>
    <w:rsid w:val="008166B2"/>
    <w:rsid w:val="00850351"/>
    <w:rsid w:val="008577A9"/>
    <w:rsid w:val="00862F3E"/>
    <w:rsid w:val="00872A4C"/>
    <w:rsid w:val="00875196"/>
    <w:rsid w:val="00875CA4"/>
    <w:rsid w:val="00884B14"/>
    <w:rsid w:val="0089260C"/>
    <w:rsid w:val="00895507"/>
    <w:rsid w:val="008A0C67"/>
    <w:rsid w:val="008A0FBD"/>
    <w:rsid w:val="008B3AE5"/>
    <w:rsid w:val="008D38B7"/>
    <w:rsid w:val="008E510E"/>
    <w:rsid w:val="008F54AF"/>
    <w:rsid w:val="008F6EEB"/>
    <w:rsid w:val="00912595"/>
    <w:rsid w:val="00932010"/>
    <w:rsid w:val="009350DB"/>
    <w:rsid w:val="00964CB0"/>
    <w:rsid w:val="009A0D92"/>
    <w:rsid w:val="009A5AC1"/>
    <w:rsid w:val="00A16099"/>
    <w:rsid w:val="00A17E1B"/>
    <w:rsid w:val="00A52110"/>
    <w:rsid w:val="00A53CA5"/>
    <w:rsid w:val="00A640BD"/>
    <w:rsid w:val="00A82889"/>
    <w:rsid w:val="00AA1BB9"/>
    <w:rsid w:val="00AA404C"/>
    <w:rsid w:val="00AC6FAE"/>
    <w:rsid w:val="00AD7919"/>
    <w:rsid w:val="00B227FF"/>
    <w:rsid w:val="00B302E0"/>
    <w:rsid w:val="00B350D2"/>
    <w:rsid w:val="00B62EEF"/>
    <w:rsid w:val="00B654B2"/>
    <w:rsid w:val="00B771EE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22DBE"/>
    <w:rsid w:val="00C35AA2"/>
    <w:rsid w:val="00C55432"/>
    <w:rsid w:val="00C61065"/>
    <w:rsid w:val="00C66D08"/>
    <w:rsid w:val="00C705D7"/>
    <w:rsid w:val="00CA0E82"/>
    <w:rsid w:val="00CA4661"/>
    <w:rsid w:val="00CA5B59"/>
    <w:rsid w:val="00CA79EA"/>
    <w:rsid w:val="00CB0213"/>
    <w:rsid w:val="00CB417C"/>
    <w:rsid w:val="00CE67A3"/>
    <w:rsid w:val="00CF5057"/>
    <w:rsid w:val="00CF7E76"/>
    <w:rsid w:val="00D24FA7"/>
    <w:rsid w:val="00D32DC8"/>
    <w:rsid w:val="00D41765"/>
    <w:rsid w:val="00D600BB"/>
    <w:rsid w:val="00D64696"/>
    <w:rsid w:val="00D71EA8"/>
    <w:rsid w:val="00D85AA8"/>
    <w:rsid w:val="00D90D49"/>
    <w:rsid w:val="00D933A3"/>
    <w:rsid w:val="00DA730B"/>
    <w:rsid w:val="00DB3433"/>
    <w:rsid w:val="00DC5D96"/>
    <w:rsid w:val="00DD4F3E"/>
    <w:rsid w:val="00E05138"/>
    <w:rsid w:val="00E0519B"/>
    <w:rsid w:val="00E078E9"/>
    <w:rsid w:val="00E108C0"/>
    <w:rsid w:val="00E124CB"/>
    <w:rsid w:val="00E12AA4"/>
    <w:rsid w:val="00E13E55"/>
    <w:rsid w:val="00E66A12"/>
    <w:rsid w:val="00E91CB7"/>
    <w:rsid w:val="00E92A9D"/>
    <w:rsid w:val="00EA40CE"/>
    <w:rsid w:val="00EA7406"/>
    <w:rsid w:val="00ED430D"/>
    <w:rsid w:val="00EE1E7B"/>
    <w:rsid w:val="00F00A4D"/>
    <w:rsid w:val="00F225BF"/>
    <w:rsid w:val="00F269E0"/>
    <w:rsid w:val="00F53753"/>
    <w:rsid w:val="00F63F9B"/>
    <w:rsid w:val="00F65E7A"/>
    <w:rsid w:val="00F7167E"/>
    <w:rsid w:val="00F7443C"/>
    <w:rsid w:val="00F9504D"/>
    <w:rsid w:val="00FA26D0"/>
    <w:rsid w:val="00FB22B6"/>
    <w:rsid w:val="00FB250F"/>
    <w:rsid w:val="00FB7DE9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74"/>
    <o:shapelayout v:ext="edit">
      <o:idmap v:ext="edit" data="2"/>
    </o:shapelayout>
  </w:shapeDefaults>
  <w:decimalSymbol w:val="."/>
  <w:listSeparator w:val=";"/>
  <w14:docId w14:val="08A0FAFD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BodyText">
    <w:name w:val="Body Text"/>
    <w:basedOn w:val="Normal"/>
    <w:link w:val="BodyTextCh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ListParagraph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8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6%20-%20Personal%20de%20Plantilla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C7F6A-D0A4-455E-853F-4FD3C0559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36A9CA-7187-4E9E-873E-9299DF055E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9063CB-60D7-4881-816F-8A267738B31B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4.xml><?xml version="1.0" encoding="utf-8"?>
<ds:datastoreItem xmlns:ds="http://schemas.openxmlformats.org/officeDocument/2006/customXml" ds:itemID="{6E4C4146-6B8A-4EB5-8D83-6EAA87F8E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SNAP.F.0016 - Personal de Plantilla del Oferente</Template>
  <TotalTime>46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Enmanuel Nuñez Germosen</cp:lastModifiedBy>
  <cp:revision>84</cp:revision>
  <cp:lastPrinted>2011-03-04T18:42:00Z</cp:lastPrinted>
  <dcterms:created xsi:type="dcterms:W3CDTF">2011-03-04T18:44:00Z</dcterms:created>
  <dcterms:modified xsi:type="dcterms:W3CDTF">2026-04-17T18:53:00Z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